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9F926" w14:textId="77777777" w:rsidR="007F6363" w:rsidRPr="003922B2" w:rsidRDefault="00BE4629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 w:rsidR="00761D87">
        <w:rPr>
          <w:rFonts w:ascii="標楷體" w:eastAsia="標楷體" w:hAnsi="標楷體"/>
          <w:b/>
          <w:spacing w:val="60"/>
          <w:sz w:val="32"/>
          <w:szCs w:val="32"/>
          <w:u w:val="single"/>
        </w:rPr>
        <w:t>112</w:t>
      </w:r>
      <w:proofErr w:type="gramEnd"/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 w:rsidR="00761D87">
        <w:rPr>
          <w:rFonts w:ascii="標楷體" w:eastAsia="標楷體" w:hAnsi="標楷體"/>
          <w:b/>
          <w:spacing w:val="60"/>
          <w:sz w:val="32"/>
          <w:szCs w:val="32"/>
          <w:u w:val="single"/>
        </w:rPr>
        <w:t>高雄市</w:t>
      </w:r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14:paraId="46BB493B" w14:textId="77777777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7EF7C" w14:textId="77777777" w:rsidR="007F6363" w:rsidRDefault="007F6363" w:rsidP="00517A51">
            <w:pPr>
              <w:pStyle w:val="af0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14:paraId="7F9004BA" w14:textId="77777777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F52677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6863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90E8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29E056" w14:textId="77777777" w:rsidR="007F6363" w:rsidRPr="00C00697" w:rsidRDefault="006A7A6D" w:rsidP="00C00697">
            <w:pPr>
              <w:pStyle w:val="af5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14:paraId="74ABAA5C" w14:textId="77777777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124A55" w14:textId="77777777" w:rsidR="007F6363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74F8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42FC" w14:textId="77777777" w:rsidR="007F6363" w:rsidRPr="00C947B3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47ECF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1AD0D" w14:textId="77777777" w:rsidR="007F6363" w:rsidRDefault="00B663D4" w:rsidP="00466D60">
            <w:pPr>
              <w:pStyle w:val="af5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D477" w14:textId="77777777" w:rsidR="007F6363" w:rsidRDefault="00BB35AB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BBC61A" w14:textId="77777777" w:rsidR="007F6363" w:rsidRDefault="007F6363" w:rsidP="00466D60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761D87" w:rsidRPr="00AC1960" w14:paraId="5185F8AF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8B3803B" w14:textId="77777777" w:rsidR="00761D87" w:rsidRPr="00AC1960" w:rsidRDefault="00761D87" w:rsidP="00536ED8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AC1960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94B5E88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B764E0F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49DA0AC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E29867B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0A18E5AB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82F8172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761D87" w:rsidRPr="00AC1960" w14:paraId="68505F6A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BA23E99" w14:textId="77777777" w:rsidR="00761D87" w:rsidRPr="00AC1960" w:rsidRDefault="00761D87" w:rsidP="00536ED8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C1960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A483213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165,709,226,000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B5C91B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EF11895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164,328,428,377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48C4B4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CAEE62F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- 1,380,797,623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C18D23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- 0.83</w:t>
            </w:r>
          </w:p>
        </w:tc>
      </w:tr>
      <w:tr w:rsidR="00761D87" w14:paraId="05AA7525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E694E54" w14:textId="77777777" w:rsidR="00761D87" w:rsidRPr="005A1810" w:rsidRDefault="00761D87" w:rsidP="00536ED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D3774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8EEF123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67,356,102,000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A5B909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40.65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DB868A2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71,658,572,431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92EAF1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43.61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D4BDC18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4,302,470,431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475592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6.39</w:t>
            </w:r>
          </w:p>
        </w:tc>
      </w:tr>
      <w:tr w:rsidR="00761D87" w14:paraId="463950AB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75CBB45" w14:textId="77777777" w:rsidR="00761D87" w:rsidRPr="005A1810" w:rsidRDefault="00761D87" w:rsidP="00536ED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D3774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B894B0E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24,910,755,000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113287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15.03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7CC21BC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25,709,417,864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370815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15.65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33DDEDA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798,662,864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9B2723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3.21</w:t>
            </w:r>
          </w:p>
        </w:tc>
      </w:tr>
      <w:tr w:rsidR="00761D87" w14:paraId="3EED276D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FD879A1" w14:textId="77777777" w:rsidR="00761D87" w:rsidRPr="005A1810" w:rsidRDefault="00761D87" w:rsidP="00536ED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D3774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EBED03B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73,442,369,000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4750DD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44.32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FF5D134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66,960,438,082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678417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40.75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2435C24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- 6,481,930,918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32BF9A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- 8.83</w:t>
            </w:r>
          </w:p>
        </w:tc>
      </w:tr>
      <w:tr w:rsidR="00761D87" w:rsidRPr="00AC1960" w14:paraId="2205AA6F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B0E4815" w14:textId="77777777" w:rsidR="00761D87" w:rsidRPr="00AC1960" w:rsidRDefault="00761D87" w:rsidP="00536ED8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C1960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DF00C0B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135,135,810,102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0AE799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663BE1D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130,341,769,737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8116BB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251E69D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- 4,794,040,365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08F756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- 3.55</w:t>
            </w:r>
          </w:p>
        </w:tc>
      </w:tr>
      <w:tr w:rsidR="00761D87" w14:paraId="7A04E6C4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E683878" w14:textId="77777777" w:rsidR="00761D87" w:rsidRPr="005A1810" w:rsidRDefault="00761D87" w:rsidP="00536ED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D3774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F4B2CC3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132,521,724,813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00EE29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98.07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8BD7304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127,737,165,187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F204F1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98.00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DB47CFF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- 4,784,559,626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2C2E9C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- 3.61</w:t>
            </w:r>
          </w:p>
        </w:tc>
      </w:tr>
      <w:tr w:rsidR="00761D87" w14:paraId="7175BD09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915F413" w14:textId="77777777" w:rsidR="00761D87" w:rsidRPr="005A1810" w:rsidRDefault="00761D87" w:rsidP="00536ED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D3774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A4154F1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2,315,738,000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648BCD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1.71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75400AD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2,315,731,103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AAD871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1.78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13E60F5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- 6,897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1A853A" w14:textId="57FA90AC" w:rsidR="00761D87" w:rsidRPr="006B0955" w:rsidRDefault="00EF5E38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 xml:space="preserve">- </w:t>
            </w:r>
            <w:r w:rsidR="00761D87" w:rsidRPr="004D3774">
              <w:rPr>
                <w:rFonts w:ascii="新細明體" w:hAnsi="新細明體"/>
                <w:noProof/>
              </w:rPr>
              <w:t>0.00</w:t>
            </w:r>
          </w:p>
        </w:tc>
      </w:tr>
      <w:tr w:rsidR="00761D87" w14:paraId="59E9EB38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CE20099" w14:textId="77777777" w:rsidR="00761D87" w:rsidRPr="005A1810" w:rsidRDefault="00761D87" w:rsidP="00536ED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D3774">
              <w:rPr>
                <w:rFonts w:ascii="標楷體" w:hAnsi="標楷體" w:hint="eastAsia"/>
                <w:noProof/>
              </w:rPr>
              <w:t>3.預備金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53DDC67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298,347,289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3D27B3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0.22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228AE0F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288,873,447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AA397D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0.22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66C2CB0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- 9,473,842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FB4DF2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- 3.18</w:t>
            </w:r>
          </w:p>
        </w:tc>
      </w:tr>
      <w:tr w:rsidR="00761D87" w:rsidRPr="00AC1960" w14:paraId="68FFCD27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DF1A6EC" w14:textId="63C6E383" w:rsidR="00761D87" w:rsidRPr="00AC1960" w:rsidRDefault="00761D87" w:rsidP="00536ED8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C1960">
              <w:rPr>
                <w:rFonts w:ascii="標楷體" w:hAnsi="標楷體" w:hint="eastAsia"/>
                <w:b/>
                <w:noProof/>
              </w:rPr>
              <w:t>(三)經常門</w:t>
            </w:r>
            <w:r w:rsidR="002858D4" w:rsidRPr="00AC1960">
              <w:rPr>
                <w:rFonts w:ascii="標楷體" w:hAnsi="標楷體" w:hint="eastAsia"/>
                <w:b/>
                <w:noProof/>
              </w:rPr>
              <w:t>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A9D94EF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30,573,415,898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676F90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D2FBFE0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33,986,658,640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E0E90A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E58F76D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3,413,242,742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1905C9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11.16</w:t>
            </w:r>
          </w:p>
        </w:tc>
      </w:tr>
      <w:tr w:rsidR="00761D87" w:rsidRPr="00AC1960" w14:paraId="4DFFE6D5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86E48E7" w14:textId="77777777" w:rsidR="00761D87" w:rsidRPr="00AC1960" w:rsidRDefault="00761D87" w:rsidP="00536ED8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AC1960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9EFA9CB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A51D5D1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3084A38B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B82E5A2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7B06566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2EC31C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761D87" w:rsidRPr="00AC1960" w14:paraId="070FD901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D47552A" w14:textId="77777777" w:rsidR="00761D87" w:rsidRPr="00AC1960" w:rsidRDefault="00761D87" w:rsidP="00536ED8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C1960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49B19A7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2,123,625,000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33FD00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E7DC0F7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1,888,559,241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60A702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BF3EB6B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- 235,065,759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9B2CBB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- 11.07</w:t>
            </w:r>
          </w:p>
        </w:tc>
      </w:tr>
      <w:tr w:rsidR="00761D87" w14:paraId="237CACCD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604B164" w14:textId="028E5FBE" w:rsidR="00761D87" w:rsidRPr="005A1810" w:rsidRDefault="00761D87" w:rsidP="00EF5E38">
            <w:pPr>
              <w:pStyle w:val="af5"/>
              <w:ind w:leftChars="267" w:left="641" w:rightChars="0" w:right="72"/>
              <w:jc w:val="left"/>
              <w:rPr>
                <w:rFonts w:ascii="標楷體" w:hAnsi="標楷體"/>
              </w:rPr>
            </w:pPr>
            <w:r w:rsidRPr="004D3774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D15FB60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2,123,625,000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599EF7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C3444C5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1,888,559,241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3F07A4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91502C2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- 235,065,759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17A0B3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- 11.07</w:t>
            </w:r>
          </w:p>
        </w:tc>
      </w:tr>
      <w:tr w:rsidR="00761D87" w:rsidRPr="00AC1960" w14:paraId="65409B2D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52A454F" w14:textId="77777777" w:rsidR="00761D87" w:rsidRPr="00AC1960" w:rsidRDefault="00761D87" w:rsidP="00536ED8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C1960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1B1E6A1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38,487,497,898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E97CCA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865241A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34,965,773,598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26E7AA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E924603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- 3,521,724,300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94D874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- 9.15</w:t>
            </w:r>
          </w:p>
        </w:tc>
      </w:tr>
      <w:tr w:rsidR="00761D87" w14:paraId="3B8A2403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A8E00A9" w14:textId="77777777" w:rsidR="00761D87" w:rsidRPr="005A1810" w:rsidRDefault="00761D87" w:rsidP="00536ED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D3774">
              <w:rPr>
                <w:rFonts w:ascii="標楷體" w:hAnsi="標楷體" w:hint="eastAsia"/>
                <w:noProof/>
              </w:rPr>
              <w:t>1.增置或擴充改良資產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4BC4224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36,275,862,137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42248A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94.25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5808438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32,767,170,111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5D3A1F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93.71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98BB90B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- 3,508,692,026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467F30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- 9.67</w:t>
            </w:r>
          </w:p>
        </w:tc>
      </w:tr>
      <w:tr w:rsidR="00761D87" w14:paraId="2396A425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D945D2F" w14:textId="77777777" w:rsidR="00761D87" w:rsidRPr="005A1810" w:rsidRDefault="00761D87" w:rsidP="00536ED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D3774">
              <w:rPr>
                <w:rFonts w:ascii="標楷體" w:hAnsi="標楷體" w:hint="eastAsia"/>
                <w:noProof/>
              </w:rPr>
              <w:t>2.增加投資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FC7A298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888,871,000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B5AF36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2.31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D0F662F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889,882,362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D0026D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2.55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0F9D1E8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1,011,362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F6A7F8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0.11</w:t>
            </w:r>
          </w:p>
        </w:tc>
      </w:tr>
      <w:tr w:rsidR="00761D87" w14:paraId="013E2DDA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523EB1E" w14:textId="77777777" w:rsidR="00761D87" w:rsidRPr="005A1810" w:rsidRDefault="00761D87" w:rsidP="00536ED8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D3774">
              <w:rPr>
                <w:rFonts w:ascii="標楷體" w:hAnsi="標楷體" w:hint="eastAsia"/>
                <w:noProof/>
              </w:rPr>
              <w:t>3.預備金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DFFC946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1,322,764,761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D94112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3.44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1A223AF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1,308,721,125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3FC9BD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3.74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E2B3758" w14:textId="77777777" w:rsidR="00761D87" w:rsidRPr="006B0955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- 14,043,636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F70316" w14:textId="77777777" w:rsidR="00761D87" w:rsidRPr="006B0955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</w:rPr>
            </w:pPr>
            <w:r w:rsidRPr="004D3774">
              <w:rPr>
                <w:rFonts w:ascii="新細明體" w:hAnsi="新細明體"/>
                <w:noProof/>
              </w:rPr>
              <w:t>- 1.06</w:t>
            </w:r>
          </w:p>
        </w:tc>
      </w:tr>
      <w:tr w:rsidR="00761D87" w:rsidRPr="00AC1960" w14:paraId="55637D43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971A2EA" w14:textId="60130562" w:rsidR="00761D87" w:rsidRPr="00AC1960" w:rsidRDefault="00761D87" w:rsidP="00536ED8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C1960">
              <w:rPr>
                <w:rFonts w:ascii="標楷體" w:hAnsi="標楷體" w:hint="eastAsia"/>
                <w:b/>
                <w:noProof/>
              </w:rPr>
              <w:t>(三)資本門</w:t>
            </w:r>
            <w:r w:rsidR="002858D4" w:rsidRPr="00AC1960">
              <w:rPr>
                <w:rFonts w:ascii="標楷體" w:hAnsi="標楷體" w:hint="eastAsia"/>
                <w:b/>
                <w:noProof/>
              </w:rPr>
              <w:t>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783D6FC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- 36,363,872,898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DB36AD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FCD3601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- 33,077,214,357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9DB62D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362D942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3,286,658,541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3564AA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- 9.04</w:t>
            </w:r>
          </w:p>
        </w:tc>
      </w:tr>
      <w:tr w:rsidR="00761D87" w:rsidRPr="00AC1960" w14:paraId="572C874A" w14:textId="77777777" w:rsidTr="00536ED8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4C95353" w14:textId="77777777" w:rsidR="00761D87" w:rsidRPr="00AC1960" w:rsidRDefault="00761D87" w:rsidP="00536ED8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AC1960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A8E7BC9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- 5,790,457,000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2F7F52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4345A90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909,444,283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82FDC3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74DE533" w14:textId="77777777" w:rsidR="00761D87" w:rsidRPr="00AC1960" w:rsidRDefault="00761D87" w:rsidP="00536ED8">
            <w:pPr>
              <w:pStyle w:val="af5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6,699,901,283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5EBAAF" w14:textId="77777777" w:rsidR="00761D87" w:rsidRPr="00AC1960" w:rsidRDefault="00761D87" w:rsidP="00536ED8">
            <w:pPr>
              <w:pStyle w:val="af5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AC1960">
              <w:rPr>
                <w:rFonts w:ascii="新細明體" w:hAnsi="新細明體"/>
                <w:b/>
                <w:noProof/>
              </w:rPr>
              <w:t>--</w:t>
            </w:r>
          </w:p>
        </w:tc>
      </w:tr>
    </w:tbl>
    <w:p w14:paraId="624F192B" w14:textId="77777777" w:rsidR="001A33AF" w:rsidRPr="004175A0" w:rsidRDefault="001A33AF" w:rsidP="00871D12">
      <w:pPr>
        <w:pStyle w:val="af1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FF30BF">
      <w:headerReference w:type="even" r:id="rId6"/>
      <w:foot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07EA05" w14:textId="77777777" w:rsidR="00761D87" w:rsidRDefault="00761D87" w:rsidP="00BC6307">
      <w:r>
        <w:separator/>
      </w:r>
    </w:p>
  </w:endnote>
  <w:endnote w:type="continuationSeparator" w:id="0">
    <w:p w14:paraId="3A7B6A9E" w14:textId="77777777" w:rsidR="00761D87" w:rsidRDefault="00761D87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2C531C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="004576B4" w:rsidRPr="003C08EA">
      <w:rPr>
        <w:rStyle w:val="a6"/>
        <w:rFonts w:ascii="標楷體" w:eastAsia="標楷體" w:hAnsi="標楷體"/>
      </w:rPr>
      <w:fldChar w:fldCharType="separate"/>
    </w:r>
    <w:r w:rsidR="00FF30BF">
      <w:rPr>
        <w:rStyle w:val="a6"/>
        <w:rFonts w:ascii="標楷體" w:eastAsia="標楷體" w:hAnsi="標楷體"/>
        <w:noProof/>
      </w:rPr>
      <w:t>2</w:t>
    </w:r>
    <w:r w:rsidR="004576B4" w:rsidRPr="003C08EA">
      <w:rPr>
        <w:rStyle w:val="a6"/>
        <w:rFonts w:ascii="標楷體" w:eastAsia="標楷體" w:hAnsi="標楷體"/>
      </w:rPr>
      <w:fldChar w:fldCharType="end"/>
    </w:r>
  </w:p>
  <w:p w14:paraId="7C7D4105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72ADC" w14:textId="77777777" w:rsidR="004869FB" w:rsidRDefault="004869FB" w:rsidP="00411718">
    <w:pPr>
      <w:pStyle w:val="a4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CF5529" w14:textId="77777777" w:rsidR="00761D87" w:rsidRDefault="00761D87" w:rsidP="00BC6307">
      <w:r>
        <w:separator/>
      </w:r>
    </w:p>
  </w:footnote>
  <w:footnote w:type="continuationSeparator" w:id="0">
    <w:p w14:paraId="02A1DFC1" w14:textId="77777777" w:rsidR="00761D87" w:rsidRDefault="00761D87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290D61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D87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858D4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0DE9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CA3"/>
    <w:rsid w:val="00711DC3"/>
    <w:rsid w:val="00712831"/>
    <w:rsid w:val="00721C1A"/>
    <w:rsid w:val="00723D2B"/>
    <w:rsid w:val="00724B4C"/>
    <w:rsid w:val="007532BE"/>
    <w:rsid w:val="00757B09"/>
    <w:rsid w:val="00761D87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65AB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059F4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02BA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A4A38"/>
    <w:rsid w:val="00AB366E"/>
    <w:rsid w:val="00AC0EDF"/>
    <w:rsid w:val="00AC6717"/>
    <w:rsid w:val="00AC6C28"/>
    <w:rsid w:val="00AD29CD"/>
    <w:rsid w:val="00AD74C3"/>
    <w:rsid w:val="00AE21F9"/>
    <w:rsid w:val="00AE2786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1549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0CA0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EF5E38"/>
    <w:rsid w:val="00F00C56"/>
    <w:rsid w:val="00F05AF4"/>
    <w:rsid w:val="00F12165"/>
    <w:rsid w:val="00F17C47"/>
    <w:rsid w:val="00F2510F"/>
    <w:rsid w:val="00F33BA0"/>
    <w:rsid w:val="00F36069"/>
    <w:rsid w:val="00F36B2C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34F5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6423F7FE"/>
  <w15:chartTrackingRefBased/>
  <w15:docId w15:val="{F331C609-DDD3-4E0C-A5A6-88423DCD9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HWOrGKjV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QHWOrGKjV審定後收支性質及餘絀簡明分析表A3.dot</Template>
  <TotalTime>7</TotalTime>
  <Pages>1</Pages>
  <Words>315</Words>
  <Characters>977</Characters>
  <Application>Microsoft Office Word</Application>
  <DocSecurity>0</DocSecurity>
  <Lines>8</Lines>
  <Paragraphs>2</Paragraphs>
  <ScaleCrop>false</ScaleCrop>
  <Company>nao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黃國星</dc:creator>
  <cp:keywords/>
  <cp:lastModifiedBy>黃國星</cp:lastModifiedBy>
  <cp:revision>6</cp:revision>
  <cp:lastPrinted>2016-07-05T08:45:00Z</cp:lastPrinted>
  <dcterms:created xsi:type="dcterms:W3CDTF">2024-06-19T08:31:00Z</dcterms:created>
  <dcterms:modified xsi:type="dcterms:W3CDTF">2024-06-20T03:30:00Z</dcterms:modified>
</cp:coreProperties>
</file>